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FF2" w:rsidRPr="00421A50" w:rsidRDefault="00E94FF2" w:rsidP="00421A50">
      <w:pPr>
        <w:tabs>
          <w:tab w:val="left" w:pos="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>Съобщение за съставен акт за установяване на административно нарушение</w:t>
      </w:r>
    </w:p>
    <w:p w:rsidR="00E94FF2" w:rsidRPr="00421A50" w:rsidRDefault="00E94FF2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4FF2" w:rsidRPr="00421A50" w:rsidRDefault="00E94FF2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>
        <w:rPr>
          <w:rFonts w:ascii="Times New Roman" w:hAnsi="Times New Roman"/>
          <w:sz w:val="24"/>
          <w:szCs w:val="24"/>
        </w:rPr>
        <w:t>7380</w:t>
      </w:r>
      <w:r w:rsidRPr="00421A50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18.10.2019 г.</w:t>
      </w:r>
      <w:r w:rsidRPr="00421A50">
        <w:rPr>
          <w:rFonts w:ascii="Times New Roman" w:hAnsi="Times New Roman"/>
          <w:sz w:val="24"/>
          <w:szCs w:val="24"/>
        </w:rPr>
        <w:t xml:space="preserve"> срещу </w:t>
      </w:r>
      <w:r>
        <w:rPr>
          <w:rFonts w:ascii="Times New Roman" w:hAnsi="Times New Roman"/>
          <w:sz w:val="24"/>
          <w:szCs w:val="24"/>
        </w:rPr>
        <w:t>„Ри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ал Плюс“ ООД</w:t>
      </w:r>
      <w:r w:rsidRPr="00421A50">
        <w:rPr>
          <w:rFonts w:ascii="Times New Roman" w:hAnsi="Times New Roman"/>
          <w:sz w:val="24"/>
          <w:szCs w:val="24"/>
        </w:rPr>
        <w:t>, ЕИК</w:t>
      </w:r>
      <w:r>
        <w:rPr>
          <w:rFonts w:ascii="Times New Roman" w:hAnsi="Times New Roman"/>
          <w:sz w:val="24"/>
          <w:szCs w:val="24"/>
        </w:rPr>
        <w:t>:203041157, със се</w:t>
      </w:r>
      <w:r w:rsidRPr="00421A50">
        <w:rPr>
          <w:rFonts w:ascii="Times New Roman" w:hAnsi="Times New Roman"/>
          <w:sz w:val="24"/>
          <w:szCs w:val="24"/>
        </w:rPr>
        <w:t>далище и адрес на управление</w:t>
      </w:r>
      <w:r>
        <w:rPr>
          <w:rFonts w:ascii="Times New Roman" w:hAnsi="Times New Roman"/>
          <w:sz w:val="24"/>
          <w:szCs w:val="24"/>
        </w:rPr>
        <w:t>: гр. Бургас 8000, ул. „Войнишка“ № 5, ет. 3, ап. 3</w:t>
      </w:r>
      <w:r w:rsidRPr="00421A50">
        <w:rPr>
          <w:rFonts w:ascii="Times New Roman" w:hAnsi="Times New Roman"/>
          <w:sz w:val="24"/>
          <w:szCs w:val="24"/>
        </w:rPr>
        <w:t>, представлявано от</w:t>
      </w:r>
      <w:r>
        <w:rPr>
          <w:rFonts w:ascii="Times New Roman" w:hAnsi="Times New Roman"/>
          <w:sz w:val="24"/>
          <w:szCs w:val="24"/>
        </w:rPr>
        <w:t xml:space="preserve"> г-н Христо Костадинов Гюров </w:t>
      </w:r>
      <w:r w:rsidRPr="00421A50">
        <w:rPr>
          <w:rFonts w:ascii="Times New Roman" w:hAnsi="Times New Roman"/>
          <w:sz w:val="24"/>
          <w:szCs w:val="24"/>
        </w:rPr>
        <w:t xml:space="preserve">за административно нарушение по чл. 97, ал. 1, т. 5 от ЗАПСП. </w:t>
      </w:r>
    </w:p>
    <w:p w:rsidR="00E94FF2" w:rsidRPr="00421A50" w:rsidRDefault="00E94FF2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 xml:space="preserve">В 14-дневен срок от поставяне на съобщението законният представител на юридическото лице или упълномощено от него лице може да се яви в Министерството на културата за предявяване и подписване на акта. </w:t>
      </w:r>
    </w:p>
    <w:p w:rsidR="00E94FF2" w:rsidRPr="00421A50" w:rsidRDefault="00E94FF2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E94FF2" w:rsidRPr="00421A50" w:rsidRDefault="00E94FF2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421A50">
        <w:rPr>
          <w:rFonts w:ascii="Times New Roman" w:hAnsi="Times New Roman"/>
          <w:sz w:val="24"/>
          <w:szCs w:val="24"/>
        </w:rPr>
        <w:t xml:space="preserve">Съобщението е поставено на </w:t>
      </w:r>
      <w:r>
        <w:rPr>
          <w:rFonts w:ascii="Times New Roman" w:hAnsi="Times New Roman"/>
          <w:sz w:val="24"/>
          <w:szCs w:val="24"/>
        </w:rPr>
        <w:t>27.11.2019 г</w:t>
      </w:r>
      <w:r w:rsidRPr="00421A50">
        <w:rPr>
          <w:rFonts w:ascii="Times New Roman" w:hAnsi="Times New Roman"/>
          <w:i/>
          <w:sz w:val="24"/>
          <w:szCs w:val="24"/>
        </w:rPr>
        <w:t>.</w:t>
      </w:r>
    </w:p>
    <w:p w:rsidR="00E94FF2" w:rsidRPr="00421A50" w:rsidRDefault="00E94FF2" w:rsidP="00421A5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94FF2" w:rsidRPr="00421A50" w:rsidRDefault="00E94FF2" w:rsidP="00421A50">
      <w:pPr>
        <w:tabs>
          <w:tab w:val="left" w:pos="0"/>
        </w:tabs>
        <w:spacing w:after="0"/>
        <w:ind w:firstLine="567"/>
        <w:jc w:val="both"/>
      </w:pPr>
      <w:r w:rsidRPr="00421A50">
        <w:rPr>
          <w:rFonts w:ascii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>
        <w:rPr>
          <w:rFonts w:ascii="Times New Roman" w:hAnsi="Times New Roman"/>
          <w:sz w:val="24"/>
          <w:szCs w:val="24"/>
        </w:rPr>
        <w:t xml:space="preserve"> +35929400816.</w:t>
      </w:r>
    </w:p>
    <w:sectPr w:rsidR="00E94FF2" w:rsidRPr="00421A50" w:rsidSect="0065730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2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699"/>
    <w:rsid w:val="00037BAD"/>
    <w:rsid w:val="0007372C"/>
    <w:rsid w:val="00413984"/>
    <w:rsid w:val="00421A50"/>
    <w:rsid w:val="005F6699"/>
    <w:rsid w:val="0065730B"/>
    <w:rsid w:val="006E3A4B"/>
    <w:rsid w:val="007C5856"/>
    <w:rsid w:val="009F4DDA"/>
    <w:rsid w:val="00D1766C"/>
    <w:rsid w:val="00E94FF2"/>
    <w:rsid w:val="00FB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A5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68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144</Words>
  <Characters>822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Съобщение за съставен акт за установяване на административно нарушение</dc:title>
  <dc:subject/>
  <dc:creator>Liubomir Aladjov</dc:creator>
  <cp:keywords/>
  <dc:description/>
  <cp:lastModifiedBy>m.arangelova</cp:lastModifiedBy>
  <cp:revision>2</cp:revision>
  <dcterms:created xsi:type="dcterms:W3CDTF">2019-11-27T12:59:00Z</dcterms:created>
  <dcterms:modified xsi:type="dcterms:W3CDTF">2019-11-27T12:59:00Z</dcterms:modified>
</cp:coreProperties>
</file>