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89" w:rsidRDefault="00E24F89" w:rsidP="00512103">
      <w:pPr>
        <w:jc w:val="center"/>
        <w:rPr>
          <w:b/>
        </w:rPr>
      </w:pPr>
      <w:r>
        <w:rPr>
          <w:b/>
        </w:rPr>
        <w:t>РЕЗУЛТАТИ ОТ КОМПЛЕКСНА ОЦЕНКА НА ДЪРЖАВНИ КУЛТУРНИ ИНСТИТУТИ В ОБЛАСТТА НА СЦЕНИЧНИТЕ ИЗКУСТВА ЗА 2016 Г. ПРИ МАКСИМАЛЕН БРОЙ ТОЧКИ 150</w:t>
      </w:r>
    </w:p>
    <w:tbl>
      <w:tblPr>
        <w:tblW w:w="10637" w:type="dxa"/>
        <w:tblInd w:w="93" w:type="dxa"/>
        <w:tblLook w:val="00A0"/>
      </w:tblPr>
      <w:tblGrid>
        <w:gridCol w:w="8847"/>
        <w:gridCol w:w="1790"/>
      </w:tblGrid>
      <w:tr w:rsidR="00E24F89" w:rsidRPr="00CC15BA" w:rsidTr="00512103">
        <w:trPr>
          <w:trHeight w:val="349"/>
        </w:trPr>
        <w:tc>
          <w:tcPr>
            <w:tcW w:w="8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СЦЕНИЧНИ ИНСТИТУТИ</w:t>
            </w:r>
            <w:bookmarkStart w:id="0" w:name="_GoBack"/>
            <w:bookmarkEnd w:id="0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 xml:space="preserve"> брой точки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ДРАМАТИЧНИ ТЕАТРИ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Отлична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Сатиричен театър "Алеко Константинов" - София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121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"Н. О. Масалитинов" - Пловдив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121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Народен театър "Иван Вазов" - София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120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"Невена Коканова" - Ямбол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116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Театрална работилница "СФУМАТО" - София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110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Театър "Българска армия" - София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110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"Сава Огнянов" - Русе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110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"Рачо Стоянов" - Габрово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111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Добра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- Търговище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104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"Гео Милев" - Стара Загора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102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"Адриана Будевска" - Бургас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101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"Стефан Киров" - Сливен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99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"Йордан Йовков" - Добрич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94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Средна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- Ловеч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67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Родопски драматичен театър "Николай Хайтов" - Смолян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61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Драматичен театър "Н. Й. Вапцаров" - Благоевград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58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ДРАМАТИЧНО - КУКЛЕНИ ТЕАТРИ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Отлична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Театър 199 "Валентин Стойчев" - София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120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Драматично-куклен театър "Васил Друмев" - Шумен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116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Драматично-куклен театър "Константин Величков" - Пазарджик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111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Драматично-куклен театър "Иван Димов" - Хасково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106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Младежки театър "Николай Бинев" - София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105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Драматично-куклен театър "Иван Радоев" - Плевен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105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Добра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Драматично - куклен театър - Силистра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78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Средна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Драматично-куклен театър - Враца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71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КУКЛЕНИ ТЕАТРИ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Отлична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Пловдив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128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Бургас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127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Стара Загора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126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Сливен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125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"Дора Габе" - Добрич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118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Варна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117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Видин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116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"Георги Митев - Жоро" - Ямбол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112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Габрово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109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Добра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Русе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104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Куклен театър - Търговище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101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 xml:space="preserve">МУЗИКАЛНО-ДРАМАТИЧНИ ТЕАТРИ И ТЕАТРАЛНО-МУЗИКАЛНИ ЦЕНТРОВЕ 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Театрално-музикален център - Разград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80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Средна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Музикално-драматичен театър - Велико Търново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78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Театрално-музикален център "Димитър Димов" - Кърджали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73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ОПЕРИ, ОПЕРНО-ТЕАТРАЛНИ ЦЕНТРОВЕ И МУЗИКАЛНО-БАЛЕТНИ ЦЕНТРОВЕ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Отлична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 xml:space="preserve">Софийска опера и балет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136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 xml:space="preserve">Държавна опера – Русе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134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Театрално-музикален продуцентски център – Варна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114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 xml:space="preserve">Държавна опера – Пловдив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110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 xml:space="preserve">Държавна опера – Бургас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110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Добра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Държавен музикален и балетен център - София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101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 xml:space="preserve">Държавна опера – Стара Загора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98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D79B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ФИЛХАРМОНИИ, СИМФОНИЕТИ И АНСАМБЛИ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Отлична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 xml:space="preserve">Софийска филхармония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111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Добра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 xml:space="preserve">Симфониета - Видин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99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 xml:space="preserve">Плевенска филхармония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89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Симфониета – Шумен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87</w:t>
            </w:r>
          </w:p>
        </w:tc>
      </w:tr>
      <w:tr w:rsidR="00E24F89" w:rsidRPr="00CC15BA" w:rsidTr="00A078DC">
        <w:trPr>
          <w:trHeight w:val="349"/>
        </w:trPr>
        <w:tc>
          <w:tcPr>
            <w:tcW w:w="10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4"/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Средна оценка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Държавен фолклорен ансамбъл „Филип Кутев” – София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72</w:t>
            </w:r>
          </w:p>
        </w:tc>
      </w:tr>
      <w:tr w:rsidR="00E24F89" w:rsidRPr="00CC15BA" w:rsidTr="00512103">
        <w:trPr>
          <w:trHeight w:val="349"/>
        </w:trPr>
        <w:tc>
          <w:tcPr>
            <w:tcW w:w="8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rPr>
                <w:color w:val="000000"/>
                <w:sz w:val="24"/>
                <w:szCs w:val="24"/>
              </w:rPr>
            </w:pPr>
            <w:r w:rsidRPr="00CC15BA">
              <w:rPr>
                <w:color w:val="000000"/>
              </w:rPr>
              <w:t>Симфониета - Враца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F89" w:rsidRPr="00CC15BA" w:rsidRDefault="00E24F8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C15BA">
              <w:rPr>
                <w:b/>
                <w:bCs/>
                <w:color w:val="000000"/>
              </w:rPr>
              <w:t>68</w:t>
            </w:r>
          </w:p>
        </w:tc>
      </w:tr>
    </w:tbl>
    <w:p w:rsidR="00E24F89" w:rsidRDefault="00E24F89" w:rsidP="00512103">
      <w:pPr>
        <w:jc w:val="center"/>
        <w:rPr>
          <w:b/>
        </w:rPr>
      </w:pPr>
    </w:p>
    <w:p w:rsidR="00E24F89" w:rsidRDefault="00E24F89" w:rsidP="00512103"/>
    <w:p w:rsidR="00E24F89" w:rsidRDefault="00E24F89" w:rsidP="00512103">
      <w:pPr>
        <w:ind w:left="-709"/>
      </w:pPr>
    </w:p>
    <w:sectPr w:rsidR="00E24F89" w:rsidSect="00512103">
      <w:pgSz w:w="11906" w:h="16838"/>
      <w:pgMar w:top="993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103"/>
    <w:rsid w:val="00151D40"/>
    <w:rsid w:val="00312D6B"/>
    <w:rsid w:val="003C6469"/>
    <w:rsid w:val="00512103"/>
    <w:rsid w:val="006B6C7C"/>
    <w:rsid w:val="00A078DC"/>
    <w:rsid w:val="00CC15BA"/>
    <w:rsid w:val="00E24F89"/>
    <w:rsid w:val="00EF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3A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397</Words>
  <Characters>2267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Bojidarova</dc:creator>
  <cp:keywords/>
  <dc:description/>
  <cp:lastModifiedBy>m.arangelova</cp:lastModifiedBy>
  <cp:revision>3</cp:revision>
  <dcterms:created xsi:type="dcterms:W3CDTF">2017-04-10T14:23:00Z</dcterms:created>
  <dcterms:modified xsi:type="dcterms:W3CDTF">2017-04-11T12:53:00Z</dcterms:modified>
</cp:coreProperties>
</file>